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E2515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RADMYLDE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2716096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Broadwater, Sussex. Esquire.</w:t>
      </w:r>
    </w:p>
    <w:p w14:paraId="12932430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DFFE62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2ED13C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Walter Hungerford(q.v.), his wife, Joan(q.v.),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Bulstrode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</w:t>
      </w:r>
    </w:p>
    <w:p w14:paraId="141DF09F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Robert Cale of London, draper(q.v.), brought a plaint of debt against him.</w:t>
      </w:r>
    </w:p>
    <w:p w14:paraId="5BA4C71F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B77D56A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432597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05E2C7" w14:textId="77777777" w:rsidR="00AF496F" w:rsidRDefault="00AF496F" w:rsidP="00AF49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February 2021</w:t>
      </w:r>
    </w:p>
    <w:p w14:paraId="7827F71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52660" w14:textId="77777777" w:rsidR="00AF496F" w:rsidRDefault="00AF496F" w:rsidP="009139A6">
      <w:r>
        <w:separator/>
      </w:r>
    </w:p>
  </w:endnote>
  <w:endnote w:type="continuationSeparator" w:id="0">
    <w:p w14:paraId="49F1575C" w14:textId="77777777" w:rsidR="00AF496F" w:rsidRDefault="00AF49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F76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588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3A6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E28BC" w14:textId="77777777" w:rsidR="00AF496F" w:rsidRDefault="00AF496F" w:rsidP="009139A6">
      <w:r>
        <w:separator/>
      </w:r>
    </w:p>
  </w:footnote>
  <w:footnote w:type="continuationSeparator" w:id="0">
    <w:p w14:paraId="2952C77F" w14:textId="77777777" w:rsidR="00AF496F" w:rsidRDefault="00AF49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CB6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60A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B1E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96F"/>
    <w:rsid w:val="000666E0"/>
    <w:rsid w:val="002510B7"/>
    <w:rsid w:val="005C130B"/>
    <w:rsid w:val="00826F5C"/>
    <w:rsid w:val="009139A6"/>
    <w:rsid w:val="009448BB"/>
    <w:rsid w:val="00A3176C"/>
    <w:rsid w:val="00AF496F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E45"/>
  <w15:chartTrackingRefBased/>
  <w15:docId w15:val="{48AF3F56-EAF0-4E3D-ADB0-ED2A1E6D0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49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2021-03-21T15:04:00Z</dcterms:created>
  <dcterms:modified xsi:type="dcterms:W3CDTF">2021-03-21T15:05:00Z</dcterms:modified>
</cp:coreProperties>
</file>